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1AF" w:rsidRDefault="009A01AF" w:rsidP="009A01AF">
      <w:pPr>
        <w:pStyle w:val="NoSpacing"/>
      </w:pPr>
      <w:r>
        <w:rPr>
          <w:u w:val="single"/>
        </w:rPr>
        <w:t>Alice BACKE</w:t>
      </w:r>
      <w:r>
        <w:t xml:space="preserve">      (fl.1503)</w:t>
      </w:r>
    </w:p>
    <w:p w:rsidR="009A01AF" w:rsidRDefault="009A01AF" w:rsidP="009A01AF">
      <w:pPr>
        <w:pStyle w:val="NoSpacing"/>
      </w:pPr>
    </w:p>
    <w:p w:rsidR="009A01AF" w:rsidRDefault="009A01AF" w:rsidP="009A01AF">
      <w:pPr>
        <w:pStyle w:val="NoSpacing"/>
      </w:pPr>
    </w:p>
    <w:p w:rsidR="009A01AF" w:rsidRDefault="009A01AF" w:rsidP="009A01AF">
      <w:pPr>
        <w:pStyle w:val="NoSpacing"/>
      </w:pPr>
      <w:r>
        <w:t>= Thomas Metecharpe.</w:t>
      </w:r>
    </w:p>
    <w:p w:rsidR="009A01AF" w:rsidRDefault="009A01AF" w:rsidP="009A01AF">
      <w:pPr>
        <w:pStyle w:val="NoSpacing"/>
      </w:pPr>
      <w:r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Popy 391)</w:t>
      </w:r>
    </w:p>
    <w:p w:rsidR="009A01AF" w:rsidRDefault="009A01AF" w:rsidP="009A01AF">
      <w:pPr>
        <w:pStyle w:val="NoSpacing"/>
      </w:pPr>
    </w:p>
    <w:p w:rsidR="009A01AF" w:rsidRDefault="009A01AF" w:rsidP="009A01AF">
      <w:pPr>
        <w:pStyle w:val="NoSpacing"/>
      </w:pPr>
    </w:p>
    <w:p w:rsidR="009A01AF" w:rsidRDefault="009A01AF" w:rsidP="009A01AF">
      <w:pPr>
        <w:pStyle w:val="NoSpacing"/>
      </w:pPr>
      <w:r>
        <w:tab/>
        <w:t>1503</w:t>
      </w:r>
      <w:r>
        <w:tab/>
        <w:t>She made her Will, at Northall.  (ibid.)</w:t>
      </w:r>
    </w:p>
    <w:p w:rsidR="009A01AF" w:rsidRDefault="009A01AF" w:rsidP="009A01AF">
      <w:pPr>
        <w:pStyle w:val="NoSpacing"/>
      </w:pPr>
    </w:p>
    <w:p w:rsidR="009A01AF" w:rsidRDefault="009A01AF" w:rsidP="009A01AF">
      <w:pPr>
        <w:pStyle w:val="NoSpacing"/>
      </w:pPr>
    </w:p>
    <w:p w:rsidR="009A01AF" w:rsidRDefault="009A01AF" w:rsidP="009A01AF">
      <w:pPr>
        <w:pStyle w:val="NoSpacing"/>
      </w:pPr>
      <w:r>
        <w:t xml:space="preserve">27 December 2016 </w:t>
      </w:r>
      <w:bookmarkStart w:id="0" w:name="_GoBack"/>
      <w:bookmarkEnd w:id="0"/>
    </w:p>
    <w:p w:rsidR="006B2F86" w:rsidRPr="00E71FC3" w:rsidRDefault="009A01A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1AF" w:rsidRDefault="009A01AF" w:rsidP="00E71FC3">
      <w:pPr>
        <w:spacing w:after="0" w:line="240" w:lineRule="auto"/>
      </w:pPr>
      <w:r>
        <w:separator/>
      </w:r>
    </w:p>
  </w:endnote>
  <w:endnote w:type="continuationSeparator" w:id="0">
    <w:p w:rsidR="009A01AF" w:rsidRDefault="009A01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1AF" w:rsidRDefault="009A01AF" w:rsidP="00E71FC3">
      <w:pPr>
        <w:spacing w:after="0" w:line="240" w:lineRule="auto"/>
      </w:pPr>
      <w:r>
        <w:separator/>
      </w:r>
    </w:p>
  </w:footnote>
  <w:footnote w:type="continuationSeparator" w:id="0">
    <w:p w:rsidR="009A01AF" w:rsidRDefault="009A01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1AF"/>
    <w:rsid w:val="001A7C09"/>
    <w:rsid w:val="00733BE7"/>
    <w:rsid w:val="009A01A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CC2A5"/>
  <w15:chartTrackingRefBased/>
  <w15:docId w15:val="{20A719A1-91E6-4B0A-B6C7-44D22DC88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9A01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2017-01-02T19:33:00Z</dcterms:created>
  <dcterms:modified xsi:type="dcterms:W3CDTF">2017-01-02T19:34:00Z</dcterms:modified>
</cp:coreProperties>
</file>